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521" w:rsidRDefault="00B93521" w:rsidP="00B935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GODERD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B93521" w:rsidRDefault="00B93521" w:rsidP="00B935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3521" w:rsidRDefault="00B93521" w:rsidP="00B935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3521" w:rsidRDefault="00B93521" w:rsidP="00B935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Barrowden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B93521" w:rsidRDefault="00B93521" w:rsidP="00B935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Rutland, into land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Daneys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93521" w:rsidRDefault="00B93521" w:rsidP="00B935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24-180)</w:t>
      </w:r>
    </w:p>
    <w:p w:rsidR="00B93521" w:rsidRDefault="00B93521" w:rsidP="00B935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3521" w:rsidRDefault="00B93521" w:rsidP="00B935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93521" w:rsidRDefault="00B93521" w:rsidP="00B935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2016</w:t>
      </w:r>
      <w:bookmarkStart w:id="0" w:name="_GoBack"/>
      <w:bookmarkEnd w:id="0"/>
    </w:p>
    <w:sectPr w:rsidR="006B2F86" w:rsidRPr="00B9352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521" w:rsidRDefault="00B93521" w:rsidP="00E71FC3">
      <w:pPr>
        <w:spacing w:after="0" w:line="240" w:lineRule="auto"/>
      </w:pPr>
      <w:r>
        <w:separator/>
      </w:r>
    </w:p>
  </w:endnote>
  <w:endnote w:type="continuationSeparator" w:id="0">
    <w:p w:rsidR="00B93521" w:rsidRDefault="00B935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521" w:rsidRDefault="00B93521" w:rsidP="00E71FC3">
      <w:pPr>
        <w:spacing w:after="0" w:line="240" w:lineRule="auto"/>
      </w:pPr>
      <w:r>
        <w:separator/>
      </w:r>
    </w:p>
  </w:footnote>
  <w:footnote w:type="continuationSeparator" w:id="0">
    <w:p w:rsidR="00B93521" w:rsidRDefault="00B935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521"/>
    <w:rsid w:val="00AB52E8"/>
    <w:rsid w:val="00B16D3F"/>
    <w:rsid w:val="00B9352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EFEFB"/>
  <w15:chartTrackingRefBased/>
  <w15:docId w15:val="{01459909-B016-4524-9460-13A380907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2016-04-24T21:29:00Z</dcterms:created>
  <dcterms:modified xsi:type="dcterms:W3CDTF">2016-04-24T21:30:00Z</dcterms:modified>
</cp:coreProperties>
</file>